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>Zwischen der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bookmarkStart w:id="0" w:name="FINAME1"/>
    <w:p w:rsidR="00510A1F" w:rsidRPr="00DA1C14" w:rsidRDefault="009C77FE">
      <w:pPr>
        <w:rPr>
          <w:rFonts w:ascii="Myriad Pro" w:hAnsi="Myriad Pro"/>
          <w:bCs/>
          <w:color w:val="000000"/>
          <w:sz w:val="18"/>
          <w:szCs w:val="18"/>
        </w:rPr>
      </w:pPr>
      <w:r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NAME1"/>
            <w:enabled/>
            <w:calcOnExit w:val="0"/>
            <w:textInput/>
          </w:ffData>
        </w:fldChar>
      </w:r>
      <w:r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4A144E">
        <w:rPr>
          <w:rFonts w:ascii="Myriad Pro" w:hAnsi="Myriad Pro"/>
          <w:bCs/>
          <w:color w:val="000000"/>
          <w:sz w:val="18"/>
          <w:szCs w:val="18"/>
        </w:rPr>
      </w:r>
      <w:r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4A144E">
        <w:rPr>
          <w:rFonts w:ascii="Myriad Pro" w:hAnsi="Myriad Pro"/>
          <w:bCs/>
          <w:color w:val="000000"/>
          <w:sz w:val="18"/>
          <w:szCs w:val="18"/>
        </w:rPr>
        <w:t xml:space="preserve">Personal Service </w:t>
      </w:r>
      <w:proofErr w:type="spellStart"/>
      <w:r w:rsidR="004A144E">
        <w:rPr>
          <w:rFonts w:ascii="Myriad Pro" w:hAnsi="Myriad Pro"/>
          <w:bCs/>
          <w:color w:val="000000"/>
          <w:sz w:val="18"/>
          <w:szCs w:val="18"/>
        </w:rPr>
        <w:t>Experts</w:t>
      </w:r>
      <w:proofErr w:type="spellEnd"/>
      <w:r w:rsidR="004A144E">
        <w:rPr>
          <w:rFonts w:ascii="Myriad Pro" w:hAnsi="Myriad Pro"/>
          <w:bCs/>
          <w:color w:val="000000"/>
          <w:sz w:val="18"/>
          <w:szCs w:val="18"/>
        </w:rPr>
        <w:t xml:space="preserve"> GmbH</w:t>
      </w:r>
      <w:r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0"/>
    </w:p>
    <w:bookmarkStart w:id="1" w:name="FISTRASSE"/>
    <w:p w:rsidR="00510A1F" w:rsidRPr="00DA1C14" w:rsidRDefault="009C77FE">
      <w:pPr>
        <w:rPr>
          <w:rFonts w:ascii="Myriad Pro" w:hAnsi="Myriad Pro"/>
          <w:bCs/>
          <w:color w:val="000000"/>
          <w:sz w:val="18"/>
          <w:szCs w:val="18"/>
        </w:rPr>
      </w:pPr>
      <w:r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4A144E">
        <w:rPr>
          <w:rFonts w:ascii="Myriad Pro" w:hAnsi="Myriad Pro"/>
          <w:bCs/>
          <w:color w:val="000000"/>
          <w:sz w:val="18"/>
          <w:szCs w:val="18"/>
        </w:rPr>
      </w:r>
      <w:r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4A144E">
        <w:rPr>
          <w:rFonts w:ascii="Myriad Pro" w:hAnsi="Myriad Pro"/>
          <w:bCs/>
          <w:color w:val="000000"/>
          <w:sz w:val="18"/>
          <w:szCs w:val="18"/>
        </w:rPr>
        <w:t>Königsallee 14</w:t>
      </w:r>
      <w:r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1"/>
    </w:p>
    <w:bookmarkStart w:id="2" w:name="FIPLZ"/>
    <w:p w:rsidR="00510A1F" w:rsidRPr="00DA1C14" w:rsidRDefault="007B4555">
      <w:pPr>
        <w:rPr>
          <w:rFonts w:ascii="Myriad Pro" w:hAnsi="Myriad Pro"/>
          <w:bCs/>
          <w:color w:val="000000"/>
          <w:sz w:val="18"/>
          <w:szCs w:val="18"/>
        </w:rPr>
      </w:pP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Pr="00DA1C14"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4A144E" w:rsidRPr="00DA1C14">
        <w:rPr>
          <w:rFonts w:ascii="Myriad Pro" w:hAnsi="Myriad Pro"/>
          <w:bCs/>
          <w:color w:val="000000"/>
          <w:sz w:val="18"/>
          <w:szCs w:val="18"/>
        </w:rPr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4A144E">
        <w:rPr>
          <w:rFonts w:ascii="Myriad Pro" w:hAnsi="Myriad Pro"/>
          <w:bCs/>
          <w:color w:val="000000"/>
          <w:sz w:val="18"/>
          <w:szCs w:val="18"/>
        </w:rPr>
        <w:t>40212</w:t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2"/>
      <w:r w:rsidR="00510A1F" w:rsidRPr="00DA1C14">
        <w:rPr>
          <w:rFonts w:ascii="Myriad Pro" w:hAnsi="Myriad Pro"/>
          <w:bCs/>
          <w:color w:val="000000"/>
          <w:sz w:val="18"/>
          <w:szCs w:val="18"/>
        </w:rPr>
        <w:t xml:space="preserve"> </w:t>
      </w:r>
      <w:bookmarkStart w:id="3" w:name="FIORT"/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Pr="00DA1C14"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4A144E" w:rsidRPr="00DA1C14">
        <w:rPr>
          <w:rFonts w:ascii="Myriad Pro" w:hAnsi="Myriad Pro"/>
          <w:bCs/>
          <w:color w:val="000000"/>
          <w:sz w:val="18"/>
          <w:szCs w:val="18"/>
        </w:rPr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4A144E">
        <w:rPr>
          <w:rFonts w:ascii="Myriad Pro" w:hAnsi="Myriad Pro"/>
          <w:bCs/>
          <w:color w:val="000000"/>
          <w:sz w:val="18"/>
          <w:szCs w:val="18"/>
        </w:rPr>
        <w:t>Düsseldorf</w:t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3"/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 xml:space="preserve">- nachfolgend </w:t>
      </w:r>
      <w:r w:rsidR="001D4425" w:rsidRPr="00DA1C14">
        <w:rPr>
          <w:rFonts w:ascii="Myriad Pro" w:hAnsi="Myriad Pro"/>
          <w:color w:val="000000"/>
          <w:sz w:val="18"/>
          <w:szCs w:val="18"/>
        </w:rPr>
        <w:t xml:space="preserve">- </w:t>
      </w:r>
      <w:r w:rsidR="001D4425" w:rsidRPr="00DA1C14">
        <w:rPr>
          <w:rFonts w:ascii="Myriad Pro" w:hAnsi="Myriad Pro"/>
          <w:b/>
          <w:color w:val="000000"/>
          <w:sz w:val="18"/>
          <w:szCs w:val="18"/>
        </w:rPr>
        <w:t>Arbeitgeber</w:t>
      </w:r>
      <w:r w:rsidR="007041A7" w:rsidRPr="00DA1C14">
        <w:rPr>
          <w:rFonts w:ascii="Myriad Pro" w:hAnsi="Myriad Pro"/>
          <w:color w:val="000000"/>
          <w:sz w:val="18"/>
          <w:szCs w:val="18"/>
        </w:rPr>
        <w:t xml:space="preserve"> </w:t>
      </w:r>
      <w:r w:rsidR="001D4425" w:rsidRPr="00DA1C14">
        <w:rPr>
          <w:rFonts w:ascii="Myriad Pro" w:hAnsi="Myriad Pro"/>
          <w:color w:val="000000"/>
          <w:sz w:val="18"/>
          <w:szCs w:val="18"/>
        </w:rPr>
        <w:t xml:space="preserve">- </w:t>
      </w:r>
      <w:r w:rsidRPr="00DA1C14">
        <w:rPr>
          <w:rFonts w:ascii="Myriad Pro" w:hAnsi="Myriad Pro"/>
          <w:color w:val="000000"/>
          <w:sz w:val="18"/>
          <w:szCs w:val="18"/>
        </w:rPr>
        <w:t xml:space="preserve">genannt </w:t>
      </w:r>
      <w:r w:rsidR="001D4425" w:rsidRPr="00DA1C14">
        <w:rPr>
          <w:rFonts w:ascii="Myriad Pro" w:hAnsi="Myriad Pro"/>
          <w:color w:val="000000"/>
          <w:sz w:val="18"/>
          <w:szCs w:val="18"/>
        </w:rPr>
        <w:t>-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510A1F" w:rsidP="00F65721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>und dem</w:t>
      </w:r>
      <w:r w:rsidR="00F65721" w:rsidRPr="00DA1C14">
        <w:rPr>
          <w:rFonts w:ascii="Myriad Pro" w:hAnsi="Myriad Pro"/>
          <w:color w:val="000000"/>
          <w:sz w:val="18"/>
          <w:szCs w:val="18"/>
        </w:rPr>
        <w:t xml:space="preserve">/der </w:t>
      </w:r>
      <w:r w:rsidRPr="00DA1C14">
        <w:rPr>
          <w:rFonts w:ascii="Myriad Pro" w:hAnsi="Myriad Pro"/>
          <w:color w:val="000000"/>
          <w:sz w:val="18"/>
          <w:szCs w:val="18"/>
        </w:rPr>
        <w:t>Arbeitnehmer</w:t>
      </w:r>
      <w:r w:rsidR="00F65721" w:rsidRPr="00DA1C14">
        <w:rPr>
          <w:rFonts w:ascii="Myriad Pro" w:hAnsi="Myriad Pro"/>
          <w:color w:val="000000"/>
          <w:sz w:val="18"/>
          <w:szCs w:val="18"/>
        </w:rPr>
        <w:t xml:space="preserve">/in 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tbl>
      <w:tblPr>
        <w:tblW w:w="10080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536"/>
        <w:gridCol w:w="2835"/>
        <w:gridCol w:w="2709"/>
      </w:tblGrid>
      <w:tr w:rsidR="00510A1F" w:rsidRPr="00DA1C1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pStyle w:val="Feld"/>
              <w:tabs>
                <w:tab w:val="left" w:pos="1701"/>
              </w:tabs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 xml:space="preserve">Name : </w:t>
            </w: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ab/>
            </w:r>
            <w:bookmarkStart w:id="4" w:name="PENACHNAME"/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begin">
                <w:ffData>
                  <w:name w:val="PENACHNAME"/>
                  <w:enabled/>
                  <w:calcOnExit w:val="0"/>
                  <w:textInput/>
                </w:ffData>
              </w:fldChar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instrText xml:space="preserve"> FORMTEXT </w:instrText>
            </w:r>
            <w:r w:rsidR="004A144E"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separate"/>
            </w:r>
            <w:proofErr w:type="spellStart"/>
            <w:r w:rsidR="004A144E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>Paetzold</w:t>
            </w:r>
            <w:proofErr w:type="spellEnd"/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pStyle w:val="Feld"/>
              <w:tabs>
                <w:tab w:val="left" w:pos="1206"/>
              </w:tabs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 xml:space="preserve">Vorname : </w:t>
            </w: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ab/>
            </w:r>
            <w:bookmarkStart w:id="5" w:name="PEVORNAME"/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begin">
                <w:ffData>
                  <w:name w:val="PEVORNAME"/>
                  <w:enabled/>
                  <w:calcOnExit w:val="0"/>
                  <w:textInput/>
                </w:ffData>
              </w:fldChar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instrText xml:space="preserve"> FORMTEXT </w:instrText>
            </w:r>
            <w:r w:rsidR="004A144E"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separate"/>
            </w:r>
            <w:r w:rsidR="004A144E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>Yoshiko</w:t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tabs>
                <w:tab w:val="left" w:pos="934"/>
                <w:tab w:val="left" w:pos="7513"/>
              </w:tabs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</w:pPr>
            <w:r w:rsidRPr="00DA1C14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t xml:space="preserve">Geburtsname : </w:t>
            </w:r>
            <w:bookmarkStart w:id="6" w:name="PEGEBNAME"/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begin">
                <w:ffData>
                  <w:name w:val="PEGEBNAME"/>
                  <w:enabled/>
                  <w:calcOnExit w:val="0"/>
                  <w:textInput/>
                </w:ffData>
              </w:fldChar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instrText xml:space="preserve"> FORMTEXT </w:instrText>
            </w:r>
            <w:r w:rsidR="004A144E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separate"/>
            </w:r>
            <w:proofErr w:type="spellStart"/>
            <w:r w:rsidR="004A144E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t>Ozaki</w:t>
            </w:r>
            <w:proofErr w:type="spellEnd"/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end"/>
            </w:r>
            <w:bookmarkEnd w:id="6"/>
          </w:p>
        </w:tc>
      </w:tr>
      <w:tr w:rsidR="00510A1F" w:rsidRPr="00DA1C14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0080" w:type="dxa"/>
            <w:gridSpan w:val="3"/>
            <w:tcBorders>
              <w:top w:val="single" w:sz="4" w:space="0" w:color="auto"/>
            </w:tcBorders>
            <w:vAlign w:val="bottom"/>
          </w:tcPr>
          <w:p w:rsidR="00510A1F" w:rsidRPr="00DA1C14" w:rsidRDefault="00510A1F">
            <w:pPr>
              <w:pStyle w:val="Kopfzeile"/>
              <w:tabs>
                <w:tab w:val="clear" w:pos="4536"/>
                <w:tab w:val="clear" w:pos="9072"/>
              </w:tabs>
              <w:ind w:left="360" w:hanging="360"/>
              <w:rPr>
                <w:rFonts w:ascii="Myriad Pro" w:hAnsi="Myriad Pro" w:cs="Arial"/>
                <w:color w:val="000000"/>
                <w:sz w:val="18"/>
                <w:szCs w:val="18"/>
              </w:rPr>
            </w:pPr>
          </w:p>
          <w:p w:rsidR="00510A1F" w:rsidRPr="00DA1C14" w:rsidRDefault="00F65721" w:rsidP="00F65721">
            <w:pPr>
              <w:pStyle w:val="Kopfzeile"/>
              <w:tabs>
                <w:tab w:val="clear" w:pos="4536"/>
                <w:tab w:val="clear" w:pos="9072"/>
              </w:tabs>
              <w:rPr>
                <w:rFonts w:ascii="Myriad Pro" w:hAnsi="Myriad Pro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- nachfolgend </w:t>
            </w:r>
            <w:r w:rsidR="001D4425" w:rsidRPr="00DA1C14">
              <w:rPr>
                <w:rFonts w:ascii="Myriad Pro" w:hAnsi="Myriad Pro"/>
                <w:color w:val="000000"/>
                <w:sz w:val="18"/>
                <w:szCs w:val="18"/>
              </w:rPr>
              <w:t>-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</w:t>
            </w:r>
            <w:r w:rsidRPr="00DA1C14">
              <w:rPr>
                <w:rFonts w:ascii="Myriad Pro" w:hAnsi="Myriad Pro"/>
                <w:b/>
                <w:bCs/>
                <w:color w:val="000000"/>
                <w:sz w:val="18"/>
                <w:szCs w:val="18"/>
              </w:rPr>
              <w:t>Mitarbeiter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</w:t>
            </w:r>
            <w:r w:rsidR="001D4425" w:rsidRPr="00DA1C14">
              <w:rPr>
                <w:rFonts w:ascii="Myriad Pro" w:hAnsi="Myriad Pro"/>
                <w:color w:val="000000"/>
                <w:sz w:val="18"/>
                <w:szCs w:val="18"/>
              </w:rPr>
              <w:t>-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genannt -, </w:t>
            </w:r>
            <w:r w:rsidR="00510A1F"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>wird Folgendes vereinbart</w:t>
            </w:r>
            <w:r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 xml:space="preserve">; dabei wird 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lediglich aus Gründen der besseren Lesba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r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keit nur die männliche Bezeichnung verwendet</w:t>
            </w:r>
            <w:r w:rsidR="00510A1F"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>:</w:t>
            </w:r>
          </w:p>
        </w:tc>
      </w:tr>
    </w:tbl>
    <w:p w:rsidR="00510A1F" w:rsidRPr="00DA1C14" w:rsidRDefault="00510A1F" w:rsidP="003B1832">
      <w:pPr>
        <w:pStyle w:val="Kopfzeile"/>
        <w:tabs>
          <w:tab w:val="clear" w:pos="4536"/>
          <w:tab w:val="clear" w:pos="9072"/>
        </w:tabs>
        <w:jc w:val="center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3D789E" w:rsidRPr="00DA1C14" w:rsidRDefault="003D789E">
      <w:pPr>
        <w:pStyle w:val="Kopfzeile"/>
        <w:tabs>
          <w:tab w:val="clear" w:pos="4536"/>
          <w:tab w:val="clear" w:pos="9072"/>
        </w:tabs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E035CB" w:rsidRPr="00DA1C14" w:rsidRDefault="00E035CB" w:rsidP="00E035CB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>
        <w:rPr>
          <w:rFonts w:ascii="Myriad Pro" w:hAnsi="Myriad Pro" w:cs="Arial"/>
          <w:b/>
          <w:bCs/>
          <w:color w:val="000000"/>
          <w:sz w:val="18"/>
          <w:szCs w:val="18"/>
        </w:rPr>
        <w:t>§ 1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 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</w:r>
      <w:r>
        <w:rPr>
          <w:rFonts w:ascii="Myriad Pro" w:hAnsi="Myriad Pro" w:cs="Arial"/>
          <w:b/>
          <w:bCs/>
          <w:color w:val="000000"/>
          <w:sz w:val="18"/>
          <w:szCs w:val="18"/>
        </w:rPr>
        <w:t>Vereinbarung</w:t>
      </w:r>
    </w:p>
    <w:p w:rsidR="00E035CB" w:rsidRDefault="00E035CB" w:rsidP="00E035CB">
      <w:pPr>
        <w:jc w:val="both"/>
        <w:rPr>
          <w:rFonts w:ascii="Myriad Pro" w:hAnsi="Myriad Pro" w:cs="Arial"/>
        </w:rPr>
      </w:pPr>
    </w:p>
    <w:p w:rsidR="00E035CB" w:rsidRPr="00E035CB" w:rsidRDefault="00935A1C" w:rsidP="00E035CB">
      <w:pPr>
        <w:ind w:left="567"/>
        <w:jc w:val="both"/>
        <w:rPr>
          <w:rFonts w:ascii="Myriad Pro" w:hAnsi="Myriad Pro" w:cs="Arial"/>
          <w:color w:val="000000"/>
          <w:sz w:val="18"/>
          <w:szCs w:val="18"/>
        </w:rPr>
      </w:pPr>
      <w:r>
        <w:rPr>
          <w:rFonts w:ascii="Myriad Pro" w:hAnsi="Myriad Pro" w:cs="Arial"/>
          <w:color w:val="000000"/>
          <w:sz w:val="18"/>
          <w:szCs w:val="18"/>
        </w:rPr>
        <w:t>Abweichend vom § 9 des Arbeitsvertrages vereinbaren die Parteien eine Kündigungsfrist von 8 Wochen. Innerhalb der Probezeit gelten die Bestimmungen des Tarifvertrages.</w:t>
      </w:r>
    </w:p>
    <w:p w:rsidR="00C04D2A" w:rsidRPr="00E035CB" w:rsidRDefault="00C04D2A">
      <w:pPr>
        <w:pStyle w:val="Textkrper-Einzug3"/>
        <w:ind w:left="0" w:firstLine="0"/>
        <w:rPr>
          <w:rFonts w:ascii="Myriad Pro" w:hAnsi="Myriad Pro"/>
          <w:color w:val="000000"/>
          <w:szCs w:val="18"/>
        </w:rPr>
      </w:pPr>
    </w:p>
    <w:p w:rsidR="00930247" w:rsidRPr="00DA1C14" w:rsidRDefault="00930247" w:rsidP="00F65244">
      <w:pPr>
        <w:pStyle w:val="Kopfzeile"/>
        <w:tabs>
          <w:tab w:val="clear" w:pos="4536"/>
          <w:tab w:val="clear" w:pos="9072"/>
        </w:tabs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C04D2A" w:rsidP="00905DB7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>
        <w:rPr>
          <w:rFonts w:ascii="Myriad Pro" w:hAnsi="Myriad Pro" w:cs="Arial"/>
          <w:b/>
          <w:bCs/>
          <w:color w:val="000000"/>
          <w:sz w:val="18"/>
          <w:szCs w:val="18"/>
        </w:rPr>
        <w:t>§ 2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 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  <w:t>Schlussbestimmu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>n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>gen</w:t>
      </w:r>
    </w:p>
    <w:p w:rsidR="00510A1F" w:rsidRPr="00DA1C14" w:rsidRDefault="00510A1F" w:rsidP="00905DB7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  <w:color w:val="000000"/>
          <w:szCs w:val="18"/>
        </w:rPr>
        <w:t>1.</w:t>
      </w:r>
      <w:r w:rsidRPr="005A404F">
        <w:rPr>
          <w:rFonts w:ascii="Myriad Pro" w:hAnsi="Myriad Pro"/>
          <w:color w:val="000000"/>
          <w:szCs w:val="18"/>
        </w:rPr>
        <w:tab/>
        <w:t>Sollten einzelne Bestimmungen dieser Zusatzvereinbarung unwirksam sein oder werden, so bleibt diese Zusatzvereinb</w:t>
      </w:r>
      <w:r w:rsidRPr="005A404F">
        <w:rPr>
          <w:rFonts w:ascii="Myriad Pro" w:hAnsi="Myriad Pro"/>
          <w:color w:val="000000"/>
          <w:szCs w:val="18"/>
        </w:rPr>
        <w:t>a</w:t>
      </w:r>
      <w:r w:rsidRPr="005A404F">
        <w:rPr>
          <w:rFonts w:ascii="Myriad Pro" w:hAnsi="Myriad Pro"/>
          <w:color w:val="000000"/>
          <w:szCs w:val="18"/>
        </w:rPr>
        <w:t>rung im Übrigen jedoch wirksam. Die unwirksame Bestimmung ist in diesem Fall durch eine Bestimmung zu ersetzen, die dem ursprünglich angestrebten Zweck möglichst weitgehend entspricht.</w:t>
      </w: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  <w:color w:val="000000"/>
          <w:szCs w:val="18"/>
        </w:rPr>
        <w:t>2.</w:t>
      </w:r>
      <w:r w:rsidRPr="005A404F">
        <w:rPr>
          <w:rFonts w:ascii="Myriad Pro" w:hAnsi="Myriad Pro"/>
          <w:color w:val="000000"/>
          <w:szCs w:val="18"/>
        </w:rPr>
        <w:tab/>
        <w:t>Nebenabreden zu dieser Zusatzvereinbarung bestehen nicht. Änderungen, Nebenabreden oder Ergänzungen dieser Zusatzvereinbarung bedürfen zu ihrer Wirksamkeit der Schriftform oder der schriftlichen Bestätigung durch den Arbei</w:t>
      </w:r>
      <w:r w:rsidRPr="005A404F">
        <w:rPr>
          <w:rFonts w:ascii="Myriad Pro" w:hAnsi="Myriad Pro"/>
          <w:color w:val="000000"/>
          <w:szCs w:val="18"/>
        </w:rPr>
        <w:t>t</w:t>
      </w:r>
      <w:r w:rsidRPr="005A404F">
        <w:rPr>
          <w:rFonts w:ascii="Myriad Pro" w:hAnsi="Myriad Pro"/>
          <w:color w:val="000000"/>
          <w:szCs w:val="18"/>
        </w:rPr>
        <w:t>geber. Dies gilt auch für die Aufhebung des Schriftformerfordernisses gemäß Satz 2.</w:t>
      </w:r>
    </w:p>
    <w:p w:rsidR="005A404F" w:rsidRPr="005A404F" w:rsidRDefault="005A404F" w:rsidP="005A404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</w:rPr>
        <w:t>3.</w:t>
      </w:r>
      <w:r w:rsidRPr="005A404F">
        <w:rPr>
          <w:rFonts w:ascii="Myriad Pro" w:hAnsi="Myriad Pro"/>
        </w:rPr>
        <w:tab/>
        <w:t xml:space="preserve">Der Mitarbeiter bestätigt durch Unterzeichnung dieser </w:t>
      </w:r>
      <w:r w:rsidRPr="005A404F">
        <w:rPr>
          <w:rFonts w:ascii="Myriad Pro" w:hAnsi="Myriad Pro"/>
          <w:color w:val="000000"/>
          <w:szCs w:val="18"/>
        </w:rPr>
        <w:t xml:space="preserve">Zusatzvereinbarung </w:t>
      </w:r>
      <w:r w:rsidRPr="005A404F">
        <w:rPr>
          <w:rFonts w:ascii="Myriad Pro" w:hAnsi="Myriad Pro"/>
        </w:rPr>
        <w:t xml:space="preserve">ausdrücklich, </w:t>
      </w:r>
      <w:r w:rsidRPr="005A404F">
        <w:rPr>
          <w:rFonts w:ascii="Myriad Pro" w:hAnsi="Myriad Pro"/>
          <w:color w:val="000000"/>
          <w:szCs w:val="18"/>
        </w:rPr>
        <w:t>eine Ausfertigung dieser Z</w:t>
      </w:r>
      <w:r w:rsidRPr="005A404F">
        <w:rPr>
          <w:rFonts w:ascii="Myriad Pro" w:hAnsi="Myriad Pro"/>
          <w:color w:val="000000"/>
          <w:szCs w:val="18"/>
        </w:rPr>
        <w:t>u</w:t>
      </w:r>
      <w:r w:rsidRPr="005A404F">
        <w:rPr>
          <w:rFonts w:ascii="Myriad Pro" w:hAnsi="Myriad Pro"/>
          <w:color w:val="000000"/>
          <w:szCs w:val="18"/>
        </w:rPr>
        <w:t>satzvereinbarung erhalten zu haben.</w:t>
      </w: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101CD9">
      <w:pPr>
        <w:pStyle w:val="Kopfzeile"/>
        <w:tabs>
          <w:tab w:val="clear" w:pos="4536"/>
          <w:tab w:val="clear" w:pos="9072"/>
        </w:tabs>
        <w:ind w:firstLine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fldSimple w:instr=" REF FIORT \h  \* MERGEFORMAT ">
        <w:r w:rsidR="004A144E" w:rsidRPr="004A144E">
          <w:rPr>
            <w:rFonts w:ascii="Myriad Pro" w:hAnsi="Myriad Pro"/>
            <w:b/>
            <w:bCs/>
            <w:noProof/>
            <w:color w:val="000000"/>
            <w:sz w:val="18"/>
            <w:szCs w:val="18"/>
          </w:rPr>
          <w:t xml:space="preserve">     </w:t>
        </w:r>
      </w:fldSimple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, </w:t>
      </w:r>
      <w:r w:rsidR="007650DA">
        <w:rPr>
          <w:rFonts w:ascii="Myriad Pro" w:hAnsi="Myriad Pro" w:cs="Arial"/>
          <w:b/>
          <w:bCs/>
          <w:color w:val="000000"/>
          <w:sz w:val="18"/>
          <w:szCs w:val="18"/>
        </w:rPr>
        <w:t>______________________</w:t>
      </w: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tabs>
          <w:tab w:val="left" w:pos="5400"/>
        </w:tabs>
        <w:ind w:left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>________________________________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  <w:t>______________________________</w:t>
      </w:r>
    </w:p>
    <w:p w:rsidR="00510A1F" w:rsidRDefault="0094309D">
      <w:pPr>
        <w:pStyle w:val="berschrift5"/>
        <w:rPr>
          <w:rFonts w:ascii="Myriad Pro" w:hAnsi="Myriad Pro"/>
          <w:color w:val="000000"/>
          <w:szCs w:val="18"/>
        </w:rPr>
      </w:pPr>
      <w:fldSimple w:instr=" REF FINAME1 \h  \* MERGEFORMAT ">
        <w:r w:rsidR="004A144E">
          <w:rPr>
            <w:rFonts w:ascii="Myriad Pro" w:hAnsi="Myriad Pro"/>
            <w:bCs w:val="0"/>
            <w:noProof/>
            <w:color w:val="000000"/>
            <w:szCs w:val="18"/>
          </w:rPr>
          <w:t xml:space="preserve">     </w:t>
        </w:r>
      </w:fldSimple>
      <w:r w:rsidR="00510A1F" w:rsidRPr="00DA1C14">
        <w:rPr>
          <w:rFonts w:ascii="Myriad Pro" w:hAnsi="Myriad Pro"/>
          <w:color w:val="000000"/>
          <w:szCs w:val="18"/>
        </w:rPr>
        <w:t xml:space="preserve"> </w:t>
      </w:r>
      <w:r w:rsidR="00510A1F" w:rsidRPr="00DA1C14">
        <w:rPr>
          <w:rFonts w:ascii="Myriad Pro" w:hAnsi="Myriad Pro"/>
          <w:color w:val="000000"/>
          <w:szCs w:val="18"/>
        </w:rPr>
        <w:tab/>
        <w:t>Mitarbeiter</w:t>
      </w:r>
    </w:p>
    <w:p w:rsidR="00956922" w:rsidRPr="00956922" w:rsidRDefault="00956922" w:rsidP="00956922"/>
    <w:sectPr w:rsidR="00956922" w:rsidRPr="00956922" w:rsidSect="0028746F">
      <w:headerReference w:type="default" r:id="rId7"/>
      <w:footerReference w:type="default" r:id="rId8"/>
      <w:pgSz w:w="11906" w:h="16838" w:code="9"/>
      <w:pgMar w:top="1701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44E" w:rsidRDefault="004A144E">
      <w:r>
        <w:separator/>
      </w:r>
    </w:p>
  </w:endnote>
  <w:endnote w:type="continuationSeparator" w:id="0">
    <w:p w:rsidR="004A144E" w:rsidRDefault="004A1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gu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41" w:rsidRPr="00F65244" w:rsidRDefault="00026341" w:rsidP="00F65244">
    <w:pPr>
      <w:pStyle w:val="Fuzeile"/>
      <w:pBdr>
        <w:top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Seite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</w:instrText>
    </w:r>
    <w:r>
      <w:rPr>
        <w:rFonts w:ascii="Arial" w:hAnsi="Arial" w:cs="Arial"/>
        <w:sz w:val="16"/>
      </w:rPr>
      <w:fldChar w:fldCharType="separate"/>
    </w:r>
    <w:r w:rsidR="007650DA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von </w:t>
    </w:r>
    <w:r w:rsidRPr="00956922">
      <w:rPr>
        <w:rFonts w:ascii="Arial" w:hAnsi="Arial" w:cs="Arial"/>
        <w:sz w:val="16"/>
      </w:rPr>
      <w:fldChar w:fldCharType="begin"/>
    </w:r>
    <w:r w:rsidRPr="00956922">
      <w:rPr>
        <w:rFonts w:ascii="Arial" w:hAnsi="Arial" w:cs="Arial"/>
        <w:sz w:val="16"/>
      </w:rPr>
      <w:instrText xml:space="preserve"> NUMPAGES </w:instrText>
    </w:r>
    <w:r w:rsidRPr="00956922">
      <w:rPr>
        <w:rFonts w:ascii="Arial" w:hAnsi="Arial" w:cs="Arial"/>
        <w:sz w:val="16"/>
      </w:rPr>
      <w:fldChar w:fldCharType="separate"/>
    </w:r>
    <w:r w:rsidR="007650DA">
      <w:rPr>
        <w:rFonts w:ascii="Arial" w:hAnsi="Arial" w:cs="Arial"/>
        <w:noProof/>
        <w:sz w:val="16"/>
      </w:rPr>
      <w:t>1</w:t>
    </w:r>
    <w:r w:rsidRPr="00956922"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44E" w:rsidRDefault="004A144E">
      <w:r>
        <w:separator/>
      </w:r>
    </w:p>
  </w:footnote>
  <w:footnote w:type="continuationSeparator" w:id="0">
    <w:p w:rsidR="004A144E" w:rsidRDefault="004A1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41" w:rsidRPr="00E035CB" w:rsidRDefault="00935A1C" w:rsidP="00956922">
    <w:pPr>
      <w:pStyle w:val="Kopfzeile"/>
      <w:rPr>
        <w:rFonts w:ascii="Myriad Pro" w:hAnsi="Myriad Pro" w:cs="Arial"/>
        <w:b/>
        <w:bCs/>
        <w:sz w:val="32"/>
        <w:szCs w:val="32"/>
      </w:rPr>
    </w:pPr>
    <w:r>
      <w:rPr>
        <w:rFonts w:ascii="Myriad Pro" w:hAnsi="Myriad Pro" w:cs="Arial"/>
        <w:b/>
        <w:sz w:val="28"/>
        <w:szCs w:val="28"/>
      </w:rPr>
      <w:t>Zusatzv</w:t>
    </w:r>
    <w:r w:rsidR="00E035CB" w:rsidRPr="00E035CB">
      <w:rPr>
        <w:rFonts w:ascii="Myriad Pro" w:hAnsi="Myriad Pro" w:cs="Arial"/>
        <w:b/>
        <w:sz w:val="28"/>
        <w:szCs w:val="28"/>
      </w:rPr>
      <w:t xml:space="preserve">ereinbarung </w:t>
    </w:r>
    <w:r>
      <w:rPr>
        <w:rFonts w:ascii="Myriad Pro" w:hAnsi="Myriad Pro" w:cs="Arial"/>
        <w:b/>
        <w:sz w:val="28"/>
        <w:szCs w:val="28"/>
      </w:rPr>
      <w:t>zum  Arbeitsvertrag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6269"/>
    <w:multiLevelType w:val="hybridMultilevel"/>
    <w:tmpl w:val="41DE44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BA4F7C"/>
    <w:multiLevelType w:val="singleLevel"/>
    <w:tmpl w:val="24EA71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">
    <w:nsid w:val="366E648F"/>
    <w:multiLevelType w:val="hybridMultilevel"/>
    <w:tmpl w:val="3AECFDE0"/>
    <w:lvl w:ilvl="0" w:tplc="E1120EFE">
      <w:start w:val="1"/>
      <w:numFmt w:val="bullet"/>
      <w:lvlText w:val=""/>
      <w:lvlJc w:val="left"/>
      <w:pPr>
        <w:tabs>
          <w:tab w:val="num" w:pos="1069"/>
        </w:tabs>
        <w:ind w:left="943" w:hanging="23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703"/>
        </w:tabs>
        <w:ind w:left="-70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"/>
        </w:tabs>
        <w:ind w:left="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37"/>
        </w:tabs>
        <w:ind w:left="7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</w:abstractNum>
  <w:abstractNum w:abstractNumId="3">
    <w:nsid w:val="40037FF7"/>
    <w:multiLevelType w:val="hybridMultilevel"/>
    <w:tmpl w:val="5240EF58"/>
    <w:lvl w:ilvl="0" w:tplc="2D626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AC4257"/>
    <w:multiLevelType w:val="hybridMultilevel"/>
    <w:tmpl w:val="D0C80E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04C68"/>
    <w:multiLevelType w:val="hybridMultilevel"/>
    <w:tmpl w:val="662283DE"/>
    <w:lvl w:ilvl="0" w:tplc="040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846B7A"/>
    <w:multiLevelType w:val="hybridMultilevel"/>
    <w:tmpl w:val="EA4E70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2D6562"/>
    <w:multiLevelType w:val="hybridMultilevel"/>
    <w:tmpl w:val="3AFADC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9" w:dllVersion="512" w:checkStyle="1"/>
  <w:proofState w:spelling="clean"/>
  <w:attachedTemplate r:id="rId1"/>
  <w:stylePaneFormatFilter w:val="3F01"/>
  <w:documentProtection w:edit="forms" w:enforcement="0"/>
  <w:defaultTabStop w:val="709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A1C"/>
    <w:rsid w:val="00012B76"/>
    <w:rsid w:val="000231B2"/>
    <w:rsid w:val="00026341"/>
    <w:rsid w:val="000359EA"/>
    <w:rsid w:val="00045FB1"/>
    <w:rsid w:val="0004749B"/>
    <w:rsid w:val="00047E4C"/>
    <w:rsid w:val="0007464D"/>
    <w:rsid w:val="000A3F92"/>
    <w:rsid w:val="000A78C8"/>
    <w:rsid w:val="000B40F6"/>
    <w:rsid w:val="000C2205"/>
    <w:rsid w:val="000D40BD"/>
    <w:rsid w:val="000E796D"/>
    <w:rsid w:val="00101CD9"/>
    <w:rsid w:val="0013366E"/>
    <w:rsid w:val="001473D1"/>
    <w:rsid w:val="00147AD7"/>
    <w:rsid w:val="00180B08"/>
    <w:rsid w:val="001A148D"/>
    <w:rsid w:val="001D4425"/>
    <w:rsid w:val="001E6C20"/>
    <w:rsid w:val="001F6ED1"/>
    <w:rsid w:val="00205A11"/>
    <w:rsid w:val="00224A0C"/>
    <w:rsid w:val="00233E18"/>
    <w:rsid w:val="00260AEB"/>
    <w:rsid w:val="00262D3A"/>
    <w:rsid w:val="0028746F"/>
    <w:rsid w:val="0029264A"/>
    <w:rsid w:val="002B2BB7"/>
    <w:rsid w:val="002B3669"/>
    <w:rsid w:val="002B466D"/>
    <w:rsid w:val="002B6292"/>
    <w:rsid w:val="00310D2E"/>
    <w:rsid w:val="003131D1"/>
    <w:rsid w:val="00322CD1"/>
    <w:rsid w:val="003768AC"/>
    <w:rsid w:val="00394BEC"/>
    <w:rsid w:val="003B1832"/>
    <w:rsid w:val="003D789E"/>
    <w:rsid w:val="004074C7"/>
    <w:rsid w:val="00455110"/>
    <w:rsid w:val="004A144E"/>
    <w:rsid w:val="004B7FA2"/>
    <w:rsid w:val="004C2230"/>
    <w:rsid w:val="00510A1F"/>
    <w:rsid w:val="0052125B"/>
    <w:rsid w:val="00564828"/>
    <w:rsid w:val="00567770"/>
    <w:rsid w:val="00595C05"/>
    <w:rsid w:val="005A404F"/>
    <w:rsid w:val="005B4203"/>
    <w:rsid w:val="005B6F9C"/>
    <w:rsid w:val="005C5B53"/>
    <w:rsid w:val="005F12E0"/>
    <w:rsid w:val="00620713"/>
    <w:rsid w:val="006302EA"/>
    <w:rsid w:val="006475D6"/>
    <w:rsid w:val="006513DF"/>
    <w:rsid w:val="00684A7C"/>
    <w:rsid w:val="006973CD"/>
    <w:rsid w:val="00703EDB"/>
    <w:rsid w:val="007041A7"/>
    <w:rsid w:val="00727266"/>
    <w:rsid w:val="0076044A"/>
    <w:rsid w:val="007650DA"/>
    <w:rsid w:val="00765BD1"/>
    <w:rsid w:val="00766AE9"/>
    <w:rsid w:val="00771B55"/>
    <w:rsid w:val="00794CF7"/>
    <w:rsid w:val="00797472"/>
    <w:rsid w:val="007A146E"/>
    <w:rsid w:val="007B44FA"/>
    <w:rsid w:val="007B4555"/>
    <w:rsid w:val="008025F1"/>
    <w:rsid w:val="00806AEB"/>
    <w:rsid w:val="0081226E"/>
    <w:rsid w:val="00822E04"/>
    <w:rsid w:val="00860297"/>
    <w:rsid w:val="00866452"/>
    <w:rsid w:val="00882914"/>
    <w:rsid w:val="008C7612"/>
    <w:rsid w:val="008D4DD1"/>
    <w:rsid w:val="00905DB7"/>
    <w:rsid w:val="00930247"/>
    <w:rsid w:val="00935A1C"/>
    <w:rsid w:val="0094309D"/>
    <w:rsid w:val="009558DD"/>
    <w:rsid w:val="00956922"/>
    <w:rsid w:val="00957A2D"/>
    <w:rsid w:val="009C4465"/>
    <w:rsid w:val="009C77FE"/>
    <w:rsid w:val="009E5608"/>
    <w:rsid w:val="009E66E8"/>
    <w:rsid w:val="00A04EE2"/>
    <w:rsid w:val="00A14D1B"/>
    <w:rsid w:val="00A43EB7"/>
    <w:rsid w:val="00A73DFD"/>
    <w:rsid w:val="00A873D2"/>
    <w:rsid w:val="00A91F6F"/>
    <w:rsid w:val="00AB3D3A"/>
    <w:rsid w:val="00AF5FCB"/>
    <w:rsid w:val="00B008E8"/>
    <w:rsid w:val="00B12085"/>
    <w:rsid w:val="00B23E8B"/>
    <w:rsid w:val="00B745C1"/>
    <w:rsid w:val="00B9598D"/>
    <w:rsid w:val="00B95E26"/>
    <w:rsid w:val="00BA0146"/>
    <w:rsid w:val="00BB3AA3"/>
    <w:rsid w:val="00C04D2A"/>
    <w:rsid w:val="00C10D8F"/>
    <w:rsid w:val="00C15CF7"/>
    <w:rsid w:val="00C22BEF"/>
    <w:rsid w:val="00C30282"/>
    <w:rsid w:val="00C42CEB"/>
    <w:rsid w:val="00C55C2B"/>
    <w:rsid w:val="00C74DAB"/>
    <w:rsid w:val="00C82EB8"/>
    <w:rsid w:val="00CC11CA"/>
    <w:rsid w:val="00CC2EE9"/>
    <w:rsid w:val="00CD3EA2"/>
    <w:rsid w:val="00D80422"/>
    <w:rsid w:val="00D82688"/>
    <w:rsid w:val="00DA1C14"/>
    <w:rsid w:val="00DE247F"/>
    <w:rsid w:val="00DE4FAD"/>
    <w:rsid w:val="00E035CB"/>
    <w:rsid w:val="00E115C7"/>
    <w:rsid w:val="00E46A43"/>
    <w:rsid w:val="00E62AD8"/>
    <w:rsid w:val="00E91A61"/>
    <w:rsid w:val="00EA030C"/>
    <w:rsid w:val="00EC700F"/>
    <w:rsid w:val="00ED1806"/>
    <w:rsid w:val="00F23E86"/>
    <w:rsid w:val="00F65244"/>
    <w:rsid w:val="00F65721"/>
    <w:rsid w:val="00F673DB"/>
    <w:rsid w:val="00F70575"/>
    <w:rsid w:val="00F745D1"/>
    <w:rsid w:val="00FC3250"/>
    <w:rsid w:val="00FD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18"/>
      <w:szCs w:val="20"/>
    </w:rPr>
  </w:style>
  <w:style w:type="paragraph" w:styleId="berschrift2">
    <w:name w:val="heading 2"/>
    <w:basedOn w:val="Standard"/>
    <w:next w:val="Standard"/>
    <w:qFormat/>
    <w:pPr>
      <w:keepNext/>
      <w:spacing w:line="280" w:lineRule="exact"/>
      <w:jc w:val="center"/>
      <w:outlineLvl w:val="1"/>
    </w:pPr>
    <w:rPr>
      <w:rFonts w:ascii="Arial" w:hAnsi="Arial"/>
      <w:b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line="200" w:lineRule="exact"/>
      <w:jc w:val="both"/>
      <w:outlineLvl w:val="2"/>
    </w:pPr>
    <w:rPr>
      <w:rFonts w:ascii="Arial" w:hAnsi="Arial"/>
      <w:b/>
      <w:b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2"/>
      <w:szCs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6480"/>
      </w:tabs>
      <w:ind w:left="540"/>
      <w:jc w:val="both"/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rPr>
      <w:color w:val="0000FF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360"/>
      <w:jc w:val="both"/>
    </w:pPr>
    <w:rPr>
      <w:rFonts w:ascii="Arial" w:hAnsi="Arial" w:cs="Arial"/>
      <w:sz w:val="18"/>
    </w:rPr>
  </w:style>
  <w:style w:type="paragraph" w:styleId="Textkrper-Einzug2">
    <w:name w:val="Body Text Indent 2"/>
    <w:basedOn w:val="Standard"/>
    <w:pPr>
      <w:tabs>
        <w:tab w:val="left" w:pos="360"/>
      </w:tabs>
      <w:ind w:left="360" w:hanging="360"/>
      <w:jc w:val="both"/>
    </w:pPr>
    <w:rPr>
      <w:rFonts w:ascii="Arial" w:hAnsi="Arial" w:cs="Arial"/>
      <w:sz w:val="18"/>
    </w:rPr>
  </w:style>
  <w:style w:type="paragraph" w:styleId="Textkrper-Einzug3">
    <w:name w:val="Body Text Indent 3"/>
    <w:basedOn w:val="Standard"/>
    <w:pPr>
      <w:ind w:left="540" w:hanging="540"/>
      <w:jc w:val="both"/>
    </w:pPr>
    <w:rPr>
      <w:rFonts w:ascii="Arial" w:hAnsi="Arial" w:cs="Arial"/>
      <w:sz w:val="18"/>
    </w:rPr>
  </w:style>
  <w:style w:type="paragraph" w:styleId="Textkrper3">
    <w:name w:val="Body Text 3"/>
    <w:basedOn w:val="Standard"/>
    <w:pPr>
      <w:tabs>
        <w:tab w:val="left" w:pos="1560"/>
        <w:tab w:val="left" w:pos="7513"/>
      </w:tabs>
    </w:pPr>
    <w:rPr>
      <w:rFonts w:ascii="Arial" w:hAnsi="Arial"/>
      <w:sz w:val="18"/>
    </w:rPr>
  </w:style>
  <w:style w:type="paragraph" w:customStyle="1" w:styleId="Feld">
    <w:name w:val="Feld"/>
    <w:basedOn w:val="Standard"/>
    <w:pPr>
      <w:tabs>
        <w:tab w:val="left" w:pos="7513"/>
      </w:tabs>
    </w:pPr>
    <w:rPr>
      <w:rFonts w:ascii="Vogue" w:hAnsi="Vogue"/>
      <w:i/>
      <w:spacing w:val="4"/>
      <w:sz w:val="20"/>
      <w:szCs w:val="20"/>
    </w:r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locktext">
    <w:name w:val="Block Text"/>
    <w:basedOn w:val="Standard"/>
    <w:pPr>
      <w:tabs>
        <w:tab w:val="left" w:pos="540"/>
      </w:tabs>
      <w:ind w:left="540" w:right="-142"/>
      <w:jc w:val="both"/>
    </w:pPr>
    <w:rPr>
      <w:rFonts w:ascii="Arial" w:hAnsi="Arial"/>
      <w:sz w:val="18"/>
    </w:rPr>
  </w:style>
  <w:style w:type="character" w:customStyle="1" w:styleId="goohl0">
    <w:name w:val="goohl0"/>
    <w:basedOn w:val="Absatz-Standardschriftart"/>
  </w:style>
  <w:style w:type="character" w:customStyle="1" w:styleId="goohl1">
    <w:name w:val="goohl1"/>
    <w:basedOn w:val="Absatz-Standardschriftart"/>
  </w:style>
  <w:style w:type="character" w:customStyle="1" w:styleId="goohl2">
    <w:name w:val="goohl2"/>
    <w:basedOn w:val="Absatz-Standardschriftart"/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Sprechblasentext">
    <w:name w:val="Balloon Text"/>
    <w:basedOn w:val="Standard"/>
    <w:semiHidden/>
    <w:rsid w:val="007B4555"/>
    <w:rPr>
      <w:rFonts w:ascii="Tahoma" w:hAnsi="Tahoma" w:cs="Tahoma"/>
      <w:sz w:val="16"/>
      <w:szCs w:val="16"/>
    </w:rPr>
  </w:style>
  <w:style w:type="paragraph" w:customStyle="1" w:styleId="entwurf">
    <w:name w:val="entwurf"/>
    <w:basedOn w:val="Standard"/>
    <w:rsid w:val="000359EA"/>
    <w:pPr>
      <w:autoSpaceDE w:val="0"/>
      <w:autoSpaceDN w:val="0"/>
      <w:adjustRightInd w:val="0"/>
      <w:jc w:val="center"/>
    </w:pPr>
    <w:rPr>
      <w:rFonts w:ascii="Rockwell Extra Bold" w:eastAsia="Times" w:hAnsi="Rockwell Extra Bold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Vol1\lcs\aueg\Vorlage\Vorlagen\20101004_Vereinbarung%20&#252;ber%20das%20Arbeitszeitkonto_Auszahlungsvereinbarung%20Obergrenze_IGZ_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20101004_Vereinbarung über das Arbeitszeitkonto_Auszahlungsvereinbarung Obergrenze_IGZ_.dot</Template>
  <TotalTime>0</TotalTime>
  <Pages>1</Pages>
  <Words>176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Zwischen der</vt:lpstr>
    </vt:vector>
  </TitlesOfParts>
  <Company>Bleckmann &amp; Schulze GmbH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Zwischen der</dc:title>
  <dc:creator>ir</dc:creator>
  <dc:description>MB 05-2004</dc:description>
  <cp:lastModifiedBy>ir</cp:lastModifiedBy>
  <cp:revision>3</cp:revision>
  <cp:lastPrinted>2010-05-03T13:04:00Z</cp:lastPrinted>
  <dcterms:created xsi:type="dcterms:W3CDTF">2011-12-28T10:45:00Z</dcterms:created>
  <dcterms:modified xsi:type="dcterms:W3CDTF">2011-12-28T10:45:00Z</dcterms:modified>
</cp:coreProperties>
</file>